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E4992" w14:textId="49F98394" w:rsidR="000133E3" w:rsidRPr="00C67E99" w:rsidRDefault="00F24058" w:rsidP="00445E55">
      <w:pPr>
        <w:rPr>
          <w:rFonts w:eastAsia="Times New Roman" w:cs="Times New Roman"/>
          <w:b/>
        </w:rPr>
      </w:pPr>
      <w:r w:rsidRPr="00CE6006">
        <w:rPr>
          <w:sz w:val="20"/>
        </w:rPr>
        <w:softHyphen/>
      </w:r>
      <w:r w:rsidRPr="00CE6006">
        <w:rPr>
          <w:sz w:val="20"/>
        </w:rPr>
        <w:softHyphen/>
      </w:r>
      <w:r w:rsidRPr="00CE6006">
        <w:rPr>
          <w:sz w:val="20"/>
        </w:rPr>
        <w:softHyphen/>
      </w:r>
      <w:r w:rsidRPr="00CE6006">
        <w:rPr>
          <w:sz w:val="20"/>
        </w:rPr>
        <w:softHyphen/>
      </w:r>
      <w:r w:rsidRPr="00CE6006">
        <w:rPr>
          <w:sz w:val="20"/>
        </w:rPr>
        <w:softHyphen/>
      </w:r>
      <w:r w:rsidRPr="00CE6006">
        <w:rPr>
          <w:sz w:val="20"/>
        </w:rPr>
        <w:softHyphen/>
      </w:r>
      <w:r w:rsidRPr="00CE6006">
        <w:rPr>
          <w:sz w:val="20"/>
        </w:rPr>
        <w:softHyphen/>
      </w:r>
    </w:p>
    <w:p w14:paraId="43103662" w14:textId="77777777" w:rsidR="000133E3" w:rsidRPr="00C67E99" w:rsidRDefault="000133E3" w:rsidP="000133E3">
      <w:pPr>
        <w:rPr>
          <w:rFonts w:eastAsia="Times New Roman" w:cs="Times New Roman"/>
          <w:szCs w:val="24"/>
        </w:rPr>
      </w:pPr>
    </w:p>
    <w:p w14:paraId="76295368" w14:textId="77777777" w:rsidR="000133E3" w:rsidRPr="000133E3" w:rsidRDefault="000133E3" w:rsidP="000133E3">
      <w:pPr>
        <w:rPr>
          <w:rFonts w:eastAsia="Times New Roman" w:cs="Times New Roman"/>
          <w:szCs w:val="24"/>
        </w:rPr>
      </w:pPr>
    </w:p>
    <w:p w14:paraId="673B2F00" w14:textId="77777777" w:rsidR="000133E3" w:rsidRPr="000133E3" w:rsidRDefault="000133E3" w:rsidP="000133E3">
      <w:pPr>
        <w:rPr>
          <w:rFonts w:eastAsia="Times New Roman" w:cs="Times New Roman"/>
          <w:szCs w:val="24"/>
        </w:rPr>
      </w:pPr>
    </w:p>
    <w:p w14:paraId="2A6C00EC" w14:textId="77777777" w:rsidR="000133E3" w:rsidRPr="000133E3" w:rsidRDefault="000133E3" w:rsidP="000133E3">
      <w:pPr>
        <w:rPr>
          <w:rFonts w:eastAsia="Times New Roman" w:cs="Times New Roman"/>
          <w:szCs w:val="24"/>
        </w:rPr>
      </w:pPr>
    </w:p>
    <w:p w14:paraId="2B021D97" w14:textId="77777777" w:rsidR="000133E3" w:rsidRPr="000133E3" w:rsidRDefault="000133E3" w:rsidP="000133E3">
      <w:pPr>
        <w:rPr>
          <w:rFonts w:eastAsia="Times New Roman" w:cs="Times New Roman"/>
          <w:szCs w:val="24"/>
        </w:rPr>
      </w:pPr>
    </w:p>
    <w:p w14:paraId="2F2D9862" w14:textId="77777777" w:rsidR="000133E3" w:rsidRPr="000133E3" w:rsidRDefault="000133E3" w:rsidP="000133E3">
      <w:pPr>
        <w:rPr>
          <w:rFonts w:eastAsia="Times New Roman" w:cs="Times New Roman"/>
          <w:szCs w:val="24"/>
        </w:rPr>
      </w:pPr>
    </w:p>
    <w:p w14:paraId="008DF434" w14:textId="033BC544" w:rsidR="000133E3" w:rsidRDefault="000133E3" w:rsidP="000133E3">
      <w:pPr>
        <w:rPr>
          <w:rFonts w:eastAsia="Times New Roman" w:cs="Times New Roman"/>
          <w:szCs w:val="24"/>
        </w:rPr>
      </w:pPr>
    </w:p>
    <w:p w14:paraId="64B75D9D" w14:textId="1AB2A75A" w:rsidR="000133E3" w:rsidRDefault="007659F5" w:rsidP="000133E3">
      <w:pPr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Chương</w:t>
      </w:r>
      <w:proofErr w:type="spellEnd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 w:rsidR="00DE02B8" w:rsidRPr="00DE02B8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HEEAP</w:t>
      </w:r>
      <w:r w:rsidR="00DE02B8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- </w:t>
      </w:r>
      <w:proofErr w:type="spellStart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Học</w:t>
      </w:r>
      <w:proofErr w:type="spellEnd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Bổng</w:t>
      </w:r>
      <w:proofErr w:type="spellEnd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Thạc</w:t>
      </w:r>
      <w:proofErr w:type="spellEnd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Sĩ</w:t>
      </w:r>
      <w:proofErr w:type="spellEnd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Dành</w:t>
      </w:r>
      <w:proofErr w:type="spellEnd"/>
      <w:r w:rsidR="000133E3"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Cho</w:t>
      </w:r>
    </w:p>
    <w:p w14:paraId="270B7721" w14:textId="12C3E373" w:rsidR="000133E3" w:rsidRPr="000133E3" w:rsidRDefault="000133E3" w:rsidP="000133E3">
      <w:pPr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Nữ</w:t>
      </w:r>
      <w:proofErr w:type="spellEnd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Giảng</w:t>
      </w:r>
      <w:proofErr w:type="spellEnd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Viên</w:t>
      </w:r>
      <w:proofErr w:type="spellEnd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Khối</w:t>
      </w:r>
      <w:proofErr w:type="spellEnd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Kỹ</w:t>
      </w:r>
      <w:proofErr w:type="spellEnd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0133E3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Thuật</w:t>
      </w:r>
      <w:proofErr w:type="spellEnd"/>
      <w:r w:rsidR="002B0366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2B0366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Năm</w:t>
      </w:r>
      <w:proofErr w:type="spellEnd"/>
      <w:r w:rsidR="002B0366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2015-2016</w:t>
      </w:r>
    </w:p>
    <w:p w14:paraId="6F9EA3C1" w14:textId="77777777" w:rsidR="000133E3" w:rsidRDefault="000133E3" w:rsidP="000133E3">
      <w:pPr>
        <w:rPr>
          <w:rFonts w:eastAsia="Times New Roman" w:cs="Times New Roman"/>
          <w:sz w:val="28"/>
          <w:szCs w:val="28"/>
        </w:rPr>
      </w:pPr>
    </w:p>
    <w:p w14:paraId="2343791A" w14:textId="77777777" w:rsidR="00C67E99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1AA775" w14:textId="23261681" w:rsidR="000133E3" w:rsidRPr="00EF5E03" w:rsidRDefault="000133E3" w:rsidP="000133E3">
      <w:pPr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Kính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gửi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Ban </w:t>
      </w: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Giám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Hiệu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Nhà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Trường</w:t>
      </w:r>
      <w:proofErr w:type="spellEnd"/>
      <w:r w:rsidRPr="00EF5E03">
        <w:rPr>
          <w:rFonts w:ascii="Times New Roman" w:eastAsia="Times New Roman" w:hAnsi="Times New Roman" w:cs="Times New Roman"/>
          <w:color w:val="0070C0"/>
          <w:sz w:val="24"/>
          <w:szCs w:val="24"/>
        </w:rPr>
        <w:t>,</w:t>
      </w:r>
    </w:p>
    <w:p w14:paraId="5BBE0080" w14:textId="77777777" w:rsidR="000133E3" w:rsidRPr="00EF5E03" w:rsidRDefault="000133E3" w:rsidP="000133E3">
      <w:pPr>
        <w:rPr>
          <w:rFonts w:ascii="Times New Roman" w:eastAsia="Times New Roman" w:hAnsi="Times New Roman" w:cs="Times New Roman"/>
          <w:color w:val="0070C0"/>
          <w:sz w:val="24"/>
          <w:szCs w:val="24"/>
        </w:rPr>
      </w:pPr>
    </w:p>
    <w:p w14:paraId="00AF41CB" w14:textId="686D0876" w:rsidR="00A42A94" w:rsidRDefault="002B0366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nâng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Dục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HEEAP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xin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báo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tài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trợ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suất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bổng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thạc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sĩ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dành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c</w:t>
      </w:r>
      <w:r w:rsidR="007659F5">
        <w:rPr>
          <w:rFonts w:ascii="Times New Roman" w:eastAsia="Times New Roman" w:hAnsi="Times New Roman" w:cs="Times New Roman"/>
          <w:sz w:val="24"/>
          <w:szCs w:val="24"/>
        </w:rPr>
        <w:t>ho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nữ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2015-2016. </w:t>
      </w:r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HEEAP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59F5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76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dục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đẳng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thay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thụ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thuần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sang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42A94" w:rsidRPr="00A42A94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="00F6102A">
        <w:t xml:space="preserve">. </w:t>
      </w:r>
      <w:r w:rsidR="00F6102A">
        <w:rPr>
          <w:rFonts w:ascii="Times New Roman" w:eastAsia="Times New Roman" w:hAnsi="Times New Roman" w:cs="Times New Roman"/>
          <w:sz w:val="24"/>
          <w:szCs w:val="24"/>
        </w:rPr>
        <w:t>HEEAP</w:t>
      </w:r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xướng</w:t>
      </w:r>
      <w:proofErr w:type="spellEnd"/>
      <w:r w:rsid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đoàn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Intel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Hoa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(USAID)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Ira A. Fulton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F6102A" w:rsidRPr="00F6102A">
        <w:rPr>
          <w:rFonts w:ascii="Times New Roman" w:eastAsia="Times New Roman" w:hAnsi="Times New Roman" w:cs="Times New Roman"/>
          <w:sz w:val="24"/>
          <w:szCs w:val="24"/>
        </w:rPr>
        <w:t xml:space="preserve"> bang Arizona (ASU)</w:t>
      </w:r>
    </w:p>
    <w:p w14:paraId="581F720C" w14:textId="5BED79B6" w:rsidR="00F6102A" w:rsidRDefault="00F6102A" w:rsidP="000133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0632FEE" w14:textId="08E8CAE1" w:rsidR="00D46089" w:rsidRPr="00D46089" w:rsidRDefault="00D46089" w:rsidP="000133E3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Đối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tượng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và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tiêu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chí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tuyển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>sinh</w:t>
      </w:r>
      <w:proofErr w:type="spellEnd"/>
      <w:r w:rsidRP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89A6AFE" w14:textId="7522FCB2" w:rsidR="00A92163" w:rsidRDefault="00A92163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bổng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dành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riêng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nữ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Cử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iên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2163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cần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đạt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tối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thiểu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80 TOEFL IBT </w:t>
      </w:r>
      <w:proofErr w:type="spellStart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="00D46089" w:rsidRPr="00D46089">
        <w:rPr>
          <w:rFonts w:ascii="Times New Roman" w:eastAsia="Times New Roman" w:hAnsi="Times New Roman" w:cs="Times New Roman"/>
          <w:sz w:val="24"/>
          <w:szCs w:val="24"/>
        </w:rPr>
        <w:t xml:space="preserve"> 6.5 IELTS</w:t>
      </w:r>
      <w:r w:rsidR="00D4608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7BAC56" w14:textId="45135DD5" w:rsidR="00A42A94" w:rsidRDefault="00F6102A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chọn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ASU ở Tempe, Arizona,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Mỹ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hoàn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tất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Thạc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sĩ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6089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="00D4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Kỹ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="00A92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163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tài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trợ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chi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phí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bao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phí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trợ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102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F61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67E5F1" w14:textId="77777777" w:rsidR="00A92163" w:rsidRDefault="00A92163" w:rsidP="000133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260400" w14:textId="29A6D0CC" w:rsidR="00D46089" w:rsidRDefault="00206AB7" w:rsidP="000133E3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Thời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hạn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nộp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hồ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sơ</w:t>
      </w:r>
      <w:proofErr w:type="spellEnd"/>
      <w:r w:rsidR="00D4608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3CFCFE79" w14:textId="75E9DBE3" w:rsidR="00D46089" w:rsidRPr="001D75D5" w:rsidRDefault="001D75D5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Vui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lòng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vòng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tuyển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="00206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6AB7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46089" w:rsidRPr="001D75D5">
        <w:rPr>
          <w:rFonts w:ascii="Times New Roman" w:eastAsia="Times New Roman" w:hAnsi="Times New Roman" w:cs="Times New Roman"/>
          <w:b/>
          <w:sz w:val="24"/>
          <w:szCs w:val="24"/>
        </w:rPr>
        <w:t>31/10/2015</w:t>
      </w:r>
    </w:p>
    <w:p w14:paraId="56CC1331" w14:textId="0794AA9F" w:rsidR="00D46089" w:rsidRDefault="00D46089" w:rsidP="000133E3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5D5">
        <w:rPr>
          <w:rFonts w:ascii="Times New Roman" w:eastAsia="Times New Roman" w:hAnsi="Times New Roman" w:cs="Times New Roman"/>
          <w:sz w:val="24"/>
          <w:szCs w:val="24"/>
        </w:rPr>
        <w:t>chót</w:t>
      </w:r>
      <w:proofErr w:type="spellEnd"/>
      <w:r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đơn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trực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="001D75D5" w:rsidRPr="001D75D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1D75D5" w:rsidRPr="001D75D5">
        <w:rPr>
          <w:rFonts w:ascii="Times New Roman" w:eastAsia="Times New Roman" w:hAnsi="Times New Roman" w:cs="Times New Roman"/>
          <w:b/>
          <w:sz w:val="24"/>
          <w:szCs w:val="24"/>
        </w:rPr>
        <w:t>31/12/2015</w:t>
      </w:r>
    </w:p>
    <w:p w14:paraId="7317C0A3" w14:textId="77777777" w:rsidR="001D75D5" w:rsidRDefault="001D75D5" w:rsidP="000133E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462C71" w14:textId="0DC56553" w:rsidR="001D75D5" w:rsidRPr="001D75D5" w:rsidRDefault="002A210B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khảo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thôn</w:t>
      </w:r>
      <w:r w:rsidR="00DE02B8"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báo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bổng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đính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3A63">
        <w:rPr>
          <w:rFonts w:ascii="Times New Roman" w:eastAsia="Times New Roman" w:hAnsi="Times New Roman" w:cs="Times New Roman"/>
          <w:sz w:val="24"/>
          <w:szCs w:val="24"/>
        </w:rPr>
        <w:t>kèm</w:t>
      </w:r>
      <w:proofErr w:type="spellEnd"/>
      <w:r w:rsidR="001D3A6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5313CF" w14:textId="5CCF2DDD" w:rsidR="001D75D5" w:rsidRPr="00361C45" w:rsidRDefault="001D75D5" w:rsidP="000133E3">
      <w:pPr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361C45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           </w:t>
      </w:r>
      <w:bookmarkStart w:id="0" w:name="_GoBack"/>
      <w:bookmarkEnd w:id="0"/>
    </w:p>
    <w:p w14:paraId="20FE2F45" w14:textId="44DCD95F" w:rsidR="00D46089" w:rsidRDefault="001D75D5" w:rsidP="000133E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HEEAP chia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sẻ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bổng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mong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quý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cun</w:t>
      </w:r>
      <w:r w:rsidR="006371B9"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 w:rsidR="006371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71B9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="006371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71B9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6371B9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02B8"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 w:rsidR="00DE02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2D929F" w14:textId="77777777" w:rsidR="00C67E99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C664B5" w14:textId="77777777" w:rsidR="00C67E99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5EBECB" w14:textId="2317ECDA" w:rsidR="00C67E99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Lê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Khôi</w:t>
      </w:r>
      <w:proofErr w:type="spellEnd"/>
    </w:p>
    <w:p w14:paraId="71033512" w14:textId="4885058C" w:rsidR="00C67E99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Giám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đốc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HEEAP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Nam</w:t>
      </w:r>
    </w:p>
    <w:p w14:paraId="3232A913" w14:textId="14AF43BD" w:rsidR="00C67E99" w:rsidRPr="001D75D5" w:rsidRDefault="00C67E99" w:rsidP="000133E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Bang Arizona</w:t>
      </w:r>
      <w:r w:rsidRPr="00C67E99">
        <w:t xml:space="preserve"> </w:t>
      </w:r>
      <w:proofErr w:type="spellStart"/>
      <w:r w:rsidRPr="00C67E99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C67E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E99"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 w:rsidRPr="00C67E99">
        <w:rPr>
          <w:rFonts w:ascii="Times New Roman" w:eastAsia="Times New Roman" w:hAnsi="Times New Roman" w:cs="Times New Roman"/>
          <w:sz w:val="24"/>
          <w:szCs w:val="24"/>
        </w:rPr>
        <w:t xml:space="preserve"> Nam</w:t>
      </w:r>
    </w:p>
    <w:sectPr w:rsidR="00C67E99" w:rsidRPr="001D75D5" w:rsidSect="003B722E">
      <w:headerReference w:type="even" r:id="rId8"/>
      <w:headerReference w:type="default" r:id="rId9"/>
      <w:footerReference w:type="default" r:id="rId10"/>
      <w:pgSz w:w="12240" w:h="15840"/>
      <w:pgMar w:top="1152" w:right="1152" w:bottom="1152" w:left="1152" w:header="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B75F9" w14:textId="77777777" w:rsidR="00726A81" w:rsidRDefault="00726A81" w:rsidP="00774078">
      <w:r>
        <w:separator/>
      </w:r>
    </w:p>
  </w:endnote>
  <w:endnote w:type="continuationSeparator" w:id="0">
    <w:p w14:paraId="703A4F0D" w14:textId="77777777" w:rsidR="00726A81" w:rsidRDefault="00726A81" w:rsidP="0077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5B5C4" w14:textId="77777777" w:rsidR="002D022D" w:rsidRDefault="002D022D" w:rsidP="00294751">
    <w:pPr>
      <w:pStyle w:val="Footer"/>
    </w:pPr>
  </w:p>
  <w:p w14:paraId="119AEF1B" w14:textId="77777777" w:rsidR="002D022D" w:rsidRDefault="002D022D" w:rsidP="00294751">
    <w:pPr>
      <w:pStyle w:val="Footer"/>
      <w:ind w:hanging="1170"/>
    </w:pPr>
    <w:r>
      <w:rPr>
        <w:noProof/>
      </w:rPr>
      <w:drawing>
        <wp:inline distT="0" distB="0" distL="0" distR="0" wp14:anchorId="5BE6A6AF" wp14:editId="3A9566BC">
          <wp:extent cx="7380711" cy="532263"/>
          <wp:effectExtent l="0" t="0" r="0" b="1270"/>
          <wp:docPr id="4" name="Picture 4" descr="H:\Desktop\Partner Logos 4.3.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Desktop\Partner Logos 4.3.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8382" cy="536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46507" w14:textId="77777777" w:rsidR="00726A81" w:rsidRDefault="00726A81" w:rsidP="00774078">
      <w:r>
        <w:separator/>
      </w:r>
    </w:p>
  </w:footnote>
  <w:footnote w:type="continuationSeparator" w:id="0">
    <w:p w14:paraId="6F9E8BDD" w14:textId="77777777" w:rsidR="00726A81" w:rsidRDefault="00726A81" w:rsidP="0077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D4BC5" w14:textId="77777777" w:rsidR="002D022D" w:rsidRDefault="002D022D" w:rsidP="00FC1287">
    <w:pPr>
      <w:pStyle w:val="Head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  <w:p w14:paraId="24909604" w14:textId="77777777" w:rsidR="002D022D" w:rsidRDefault="002D02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D60C7" w14:textId="77777777" w:rsidR="002D022D" w:rsidRDefault="002D022D" w:rsidP="00E609B6">
    <w:pPr>
      <w:pStyle w:val="Header"/>
      <w:ind w:hanging="1440"/>
    </w:pPr>
  </w:p>
  <w:p w14:paraId="07167CED" w14:textId="77777777" w:rsidR="002D022D" w:rsidRDefault="002D022D" w:rsidP="00E609B6">
    <w:pPr>
      <w:pStyle w:val="Header"/>
      <w:ind w:hanging="144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17F848" wp14:editId="619CEAC0">
          <wp:simplePos x="0" y="0"/>
          <wp:positionH relativeFrom="column">
            <wp:posOffset>-809625</wp:posOffset>
          </wp:positionH>
          <wp:positionV relativeFrom="paragraph">
            <wp:posOffset>87678</wp:posOffset>
          </wp:positionV>
          <wp:extent cx="7572375" cy="1683288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algrego1.ASUAD\Desktop\HEEAP\Design\logos\HEEAP Letterhead 8-2-1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683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73A"/>
    <w:multiLevelType w:val="multilevel"/>
    <w:tmpl w:val="4696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D7B5C"/>
    <w:multiLevelType w:val="hybridMultilevel"/>
    <w:tmpl w:val="3C60B8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9400E"/>
    <w:multiLevelType w:val="hybridMultilevel"/>
    <w:tmpl w:val="2130A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1374"/>
    <w:multiLevelType w:val="multilevel"/>
    <w:tmpl w:val="19F04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86AFF"/>
    <w:multiLevelType w:val="hybridMultilevel"/>
    <w:tmpl w:val="051EB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195E"/>
    <w:multiLevelType w:val="hybridMultilevel"/>
    <w:tmpl w:val="DE865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50100"/>
    <w:multiLevelType w:val="hybridMultilevel"/>
    <w:tmpl w:val="317CD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01E69"/>
    <w:multiLevelType w:val="hybridMultilevel"/>
    <w:tmpl w:val="DE865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25AF1"/>
    <w:multiLevelType w:val="hybridMultilevel"/>
    <w:tmpl w:val="02167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55289"/>
    <w:multiLevelType w:val="multilevel"/>
    <w:tmpl w:val="4696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4D7520"/>
    <w:multiLevelType w:val="hybridMultilevel"/>
    <w:tmpl w:val="135E5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D6054"/>
    <w:multiLevelType w:val="hybridMultilevel"/>
    <w:tmpl w:val="58CCF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B6CB2"/>
    <w:multiLevelType w:val="hybridMultilevel"/>
    <w:tmpl w:val="51E41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C6AEB"/>
    <w:multiLevelType w:val="hybridMultilevel"/>
    <w:tmpl w:val="3336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3"/>
  </w:num>
  <w:num w:numId="7">
    <w:abstractNumId w:val="11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F8"/>
    <w:rsid w:val="000133E3"/>
    <w:rsid w:val="000243E8"/>
    <w:rsid w:val="00046A6F"/>
    <w:rsid w:val="00086A33"/>
    <w:rsid w:val="000A063A"/>
    <w:rsid w:val="000A730E"/>
    <w:rsid w:val="000F5459"/>
    <w:rsid w:val="00124685"/>
    <w:rsid w:val="00124764"/>
    <w:rsid w:val="00143F2F"/>
    <w:rsid w:val="001860FC"/>
    <w:rsid w:val="00187387"/>
    <w:rsid w:val="001A49D0"/>
    <w:rsid w:val="001A7096"/>
    <w:rsid w:val="001D3A63"/>
    <w:rsid w:val="001D75D5"/>
    <w:rsid w:val="00206AB7"/>
    <w:rsid w:val="00220608"/>
    <w:rsid w:val="0024160C"/>
    <w:rsid w:val="00294751"/>
    <w:rsid w:val="002A210B"/>
    <w:rsid w:val="002A4F46"/>
    <w:rsid w:val="002B0366"/>
    <w:rsid w:val="002D022D"/>
    <w:rsid w:val="002D5087"/>
    <w:rsid w:val="00304D5D"/>
    <w:rsid w:val="00334FEF"/>
    <w:rsid w:val="00335A94"/>
    <w:rsid w:val="0034294B"/>
    <w:rsid w:val="00343DEC"/>
    <w:rsid w:val="00361C45"/>
    <w:rsid w:val="003B722E"/>
    <w:rsid w:val="003C0C59"/>
    <w:rsid w:val="003C5FC7"/>
    <w:rsid w:val="003E5703"/>
    <w:rsid w:val="003F78DF"/>
    <w:rsid w:val="004309C4"/>
    <w:rsid w:val="00441A51"/>
    <w:rsid w:val="00445E55"/>
    <w:rsid w:val="004805EE"/>
    <w:rsid w:val="00481554"/>
    <w:rsid w:val="004A6C8D"/>
    <w:rsid w:val="004B6C1F"/>
    <w:rsid w:val="004D7854"/>
    <w:rsid w:val="004D7E05"/>
    <w:rsid w:val="00532956"/>
    <w:rsid w:val="00547068"/>
    <w:rsid w:val="00554BEC"/>
    <w:rsid w:val="0057553C"/>
    <w:rsid w:val="005948F0"/>
    <w:rsid w:val="005B6ACC"/>
    <w:rsid w:val="005F4763"/>
    <w:rsid w:val="005F76F8"/>
    <w:rsid w:val="00623C95"/>
    <w:rsid w:val="0063099D"/>
    <w:rsid w:val="006342A8"/>
    <w:rsid w:val="006371B9"/>
    <w:rsid w:val="006468F8"/>
    <w:rsid w:val="006744DA"/>
    <w:rsid w:val="006A34F2"/>
    <w:rsid w:val="006B0622"/>
    <w:rsid w:val="00703E8B"/>
    <w:rsid w:val="00726A81"/>
    <w:rsid w:val="007659F5"/>
    <w:rsid w:val="00774078"/>
    <w:rsid w:val="007A32D9"/>
    <w:rsid w:val="007B6B3D"/>
    <w:rsid w:val="00801CDB"/>
    <w:rsid w:val="00802654"/>
    <w:rsid w:val="008232E6"/>
    <w:rsid w:val="008321FC"/>
    <w:rsid w:val="00870F99"/>
    <w:rsid w:val="00882826"/>
    <w:rsid w:val="00922488"/>
    <w:rsid w:val="0095251F"/>
    <w:rsid w:val="009579BA"/>
    <w:rsid w:val="00974FE2"/>
    <w:rsid w:val="009823D5"/>
    <w:rsid w:val="009B0D90"/>
    <w:rsid w:val="009B1047"/>
    <w:rsid w:val="009B4A5E"/>
    <w:rsid w:val="009B78EC"/>
    <w:rsid w:val="009D165D"/>
    <w:rsid w:val="00A11FA1"/>
    <w:rsid w:val="00A12797"/>
    <w:rsid w:val="00A42A94"/>
    <w:rsid w:val="00A444AB"/>
    <w:rsid w:val="00A44635"/>
    <w:rsid w:val="00A45241"/>
    <w:rsid w:val="00A6155B"/>
    <w:rsid w:val="00A746D3"/>
    <w:rsid w:val="00A91006"/>
    <w:rsid w:val="00A92163"/>
    <w:rsid w:val="00AE03A1"/>
    <w:rsid w:val="00B450C1"/>
    <w:rsid w:val="00B63506"/>
    <w:rsid w:val="00B7589E"/>
    <w:rsid w:val="00B840BD"/>
    <w:rsid w:val="00B91E6F"/>
    <w:rsid w:val="00B94FEA"/>
    <w:rsid w:val="00BC3539"/>
    <w:rsid w:val="00BD2B5E"/>
    <w:rsid w:val="00BE059B"/>
    <w:rsid w:val="00C47273"/>
    <w:rsid w:val="00C60B49"/>
    <w:rsid w:val="00C67E99"/>
    <w:rsid w:val="00C72645"/>
    <w:rsid w:val="00C733BE"/>
    <w:rsid w:val="00CA0542"/>
    <w:rsid w:val="00CA294D"/>
    <w:rsid w:val="00CD7BA8"/>
    <w:rsid w:val="00CE6006"/>
    <w:rsid w:val="00CF0CA5"/>
    <w:rsid w:val="00D14E73"/>
    <w:rsid w:val="00D37705"/>
    <w:rsid w:val="00D46089"/>
    <w:rsid w:val="00DE02B8"/>
    <w:rsid w:val="00E11F3A"/>
    <w:rsid w:val="00E33BFE"/>
    <w:rsid w:val="00E609B6"/>
    <w:rsid w:val="00E62180"/>
    <w:rsid w:val="00E6538F"/>
    <w:rsid w:val="00E750B4"/>
    <w:rsid w:val="00E97110"/>
    <w:rsid w:val="00EC7F74"/>
    <w:rsid w:val="00EF5E03"/>
    <w:rsid w:val="00EF6E69"/>
    <w:rsid w:val="00F24058"/>
    <w:rsid w:val="00F6102A"/>
    <w:rsid w:val="00F750F9"/>
    <w:rsid w:val="00FB585B"/>
    <w:rsid w:val="00FB5DAD"/>
    <w:rsid w:val="00FC1287"/>
    <w:rsid w:val="00FD1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A6A956"/>
  <w15:docId w15:val="{E4377D8F-B4F3-4867-BC74-118FECDE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D5D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4078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74078"/>
  </w:style>
  <w:style w:type="paragraph" w:styleId="Footer">
    <w:name w:val="footer"/>
    <w:basedOn w:val="Normal"/>
    <w:link w:val="FooterChar"/>
    <w:uiPriority w:val="99"/>
    <w:unhideWhenUsed/>
    <w:rsid w:val="00774078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74078"/>
  </w:style>
  <w:style w:type="paragraph" w:styleId="BalloonText">
    <w:name w:val="Balloon Text"/>
    <w:basedOn w:val="Normal"/>
    <w:link w:val="BalloonTextChar"/>
    <w:uiPriority w:val="99"/>
    <w:semiHidden/>
    <w:unhideWhenUsed/>
    <w:rsid w:val="0077407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7407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34FE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MR\Downloads\HEEAP%20Letterhead%204-2-14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6014AF-774A-4243-8FAF-D946D83E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HEEAP Letterhead 4-2-14 v2</Template>
  <TotalTime>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HOMR</dc:creator>
  <cp:lastModifiedBy>Huyen Nguyen</cp:lastModifiedBy>
  <cp:revision>3</cp:revision>
  <cp:lastPrinted>2012-04-17T16:34:00Z</cp:lastPrinted>
  <dcterms:created xsi:type="dcterms:W3CDTF">2015-08-14T05:21:00Z</dcterms:created>
  <dcterms:modified xsi:type="dcterms:W3CDTF">2015-08-31T09:32:00Z</dcterms:modified>
</cp:coreProperties>
</file>